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D82" w:rsidRDefault="00C52D82" w:rsidP="00AF6EF3">
      <w:pPr>
        <w:framePr w:hSpace="141" w:wrap="around" w:vAnchor="text" w:hAnchor="page" w:x="6016" w:y="-713"/>
        <w:rPr>
          <w:noProof/>
        </w:rPr>
      </w:pPr>
      <w:r w:rsidRPr="00D071E5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1.75pt;visibility:visible">
            <v:imagedata r:id="rId5" o:title=""/>
          </v:shape>
        </w:pict>
      </w:r>
    </w:p>
    <w:p w:rsidR="00C52D82" w:rsidRDefault="00C52D82" w:rsidP="00AF6EF3">
      <w:pPr>
        <w:pStyle w:val="Heading1"/>
        <w:rPr>
          <w:b/>
        </w:rPr>
      </w:pPr>
    </w:p>
    <w:p w:rsidR="00C52D82" w:rsidRDefault="00C52D82" w:rsidP="00AF6EF3">
      <w:pPr>
        <w:pStyle w:val="Heading1"/>
        <w:rPr>
          <w:b/>
        </w:rPr>
      </w:pPr>
    </w:p>
    <w:p w:rsidR="00C52D82" w:rsidRDefault="00C52D82" w:rsidP="00AF6EF3">
      <w:pPr>
        <w:pStyle w:val="Title"/>
        <w:rPr>
          <w:b/>
          <w:bCs/>
        </w:rPr>
      </w:pPr>
      <w:r>
        <w:rPr>
          <w:b/>
          <w:bCs/>
          <w:lang w:val="ru-RU"/>
        </w:rPr>
        <w:t>УКРАЇНА</w:t>
      </w:r>
    </w:p>
    <w:p w:rsidR="00C52D82" w:rsidRPr="00D11429" w:rsidRDefault="00C52D82" w:rsidP="00AF6EF3">
      <w:pPr>
        <w:pStyle w:val="Title"/>
        <w:rPr>
          <w:b/>
          <w:bCs/>
        </w:rPr>
      </w:pPr>
      <w:r>
        <w:rPr>
          <w:b/>
          <w:bCs/>
        </w:rPr>
        <w:t>ОДЕСЬКА ОБЛАСТЬ</w:t>
      </w:r>
    </w:p>
    <w:p w:rsidR="00C52D82" w:rsidRPr="00742A60" w:rsidRDefault="00C52D82" w:rsidP="00AF6EF3">
      <w:pPr>
        <w:pStyle w:val="Title"/>
        <w:rPr>
          <w:b/>
          <w:bCs/>
        </w:rPr>
      </w:pPr>
      <w:r w:rsidRPr="00742A60">
        <w:rPr>
          <w:b/>
          <w:bCs/>
        </w:rPr>
        <w:t>АРЦИЗЬКА  РАЙОННА  РАДА</w:t>
      </w:r>
    </w:p>
    <w:p w:rsidR="00C52D82" w:rsidRPr="004054AB" w:rsidRDefault="00C52D82" w:rsidP="00AF6EF3">
      <w:pPr>
        <w:pStyle w:val="Heading3"/>
        <w:jc w:val="center"/>
        <w:rPr>
          <w:rFonts w:ascii="Times New Roman" w:hAnsi="Times New Roman" w:cs="Times New Roman"/>
          <w:sz w:val="28"/>
          <w:szCs w:val="28"/>
        </w:rPr>
      </w:pPr>
      <w:r w:rsidRPr="004054AB">
        <w:rPr>
          <w:rFonts w:ascii="Times New Roman" w:hAnsi="Times New Roman" w:cs="Times New Roman"/>
          <w:sz w:val="28"/>
          <w:szCs w:val="28"/>
        </w:rPr>
        <w:t>РОЗПОРЯДЖЕННЯ</w:t>
      </w:r>
    </w:p>
    <w:p w:rsidR="00C52D82" w:rsidRPr="00A25880" w:rsidRDefault="00C52D82" w:rsidP="00AF6EF3">
      <w:pPr>
        <w:jc w:val="center"/>
      </w:pPr>
      <w:r>
        <w:t>м. Арциз</w:t>
      </w:r>
    </w:p>
    <w:p w:rsidR="00C52D82" w:rsidRDefault="00C52D82" w:rsidP="00AF6EF3">
      <w:pPr>
        <w:pStyle w:val="Heading1"/>
        <w:rPr>
          <w:b/>
        </w:rPr>
      </w:pPr>
    </w:p>
    <w:p w:rsidR="00C52D82" w:rsidRPr="001A4C87" w:rsidRDefault="00C52D82" w:rsidP="00AF6EF3"/>
    <w:p w:rsidR="00C52D82" w:rsidRDefault="00C52D82" w:rsidP="00AF6EF3"/>
    <w:p w:rsidR="00C52D82" w:rsidRPr="001B610C" w:rsidRDefault="00C52D82" w:rsidP="00AF6EF3">
      <w:pPr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28 квітня </w:t>
      </w:r>
      <w:r>
        <w:rPr>
          <w:sz w:val="28"/>
        </w:rPr>
        <w:t xml:space="preserve">  20</w:t>
      </w:r>
      <w:r>
        <w:rPr>
          <w:sz w:val="28"/>
          <w:lang w:val="uk-UA"/>
        </w:rPr>
        <w:t>21</w:t>
      </w:r>
      <w:r>
        <w:rPr>
          <w:sz w:val="28"/>
        </w:rPr>
        <w:t xml:space="preserve"> року                   </w:t>
      </w:r>
      <w:r>
        <w:rPr>
          <w:sz w:val="28"/>
          <w:szCs w:val="28"/>
        </w:rPr>
        <w:t>№</w:t>
      </w:r>
      <w:r>
        <w:rPr>
          <w:sz w:val="28"/>
          <w:szCs w:val="28"/>
          <w:lang w:val="uk-UA"/>
        </w:rPr>
        <w:t>131- к</w:t>
      </w:r>
    </w:p>
    <w:p w:rsidR="00C52D82" w:rsidRDefault="00C52D82" w:rsidP="00AF6EF3">
      <w:pPr>
        <w:spacing w:line="360" w:lineRule="auto"/>
        <w:rPr>
          <w:sz w:val="28"/>
        </w:rPr>
      </w:pPr>
    </w:p>
    <w:p w:rsidR="00C52D82" w:rsidRDefault="00C52D82" w:rsidP="00AF6EF3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Про надання додаткової соціальної вiдпустки  Костенко Т.І.</w:t>
      </w:r>
    </w:p>
    <w:p w:rsidR="00C52D82" w:rsidRDefault="00C52D82" w:rsidP="00AF6EF3">
      <w:pPr>
        <w:jc w:val="center"/>
        <w:rPr>
          <w:b/>
          <w:sz w:val="28"/>
          <w:lang w:val="uk-UA"/>
        </w:rPr>
      </w:pPr>
    </w:p>
    <w:p w:rsidR="00C52D82" w:rsidRPr="000351F1" w:rsidRDefault="00C52D82" w:rsidP="00AF6EF3">
      <w:pPr>
        <w:spacing w:line="360" w:lineRule="auto"/>
        <w:jc w:val="both"/>
        <w:rPr>
          <w:sz w:val="28"/>
          <w:szCs w:val="28"/>
        </w:rPr>
      </w:pPr>
      <w:r w:rsidRPr="000351F1">
        <w:rPr>
          <w:sz w:val="28"/>
          <w:szCs w:val="28"/>
        </w:rPr>
        <w:tab/>
      </w:r>
      <w:r>
        <w:rPr>
          <w:sz w:val="28"/>
          <w:szCs w:val="28"/>
          <w:lang w:val="uk-UA"/>
        </w:rPr>
        <w:t xml:space="preserve">Керуючись  пунктом 20частини 4 статті 42 </w:t>
      </w:r>
      <w:r w:rsidRPr="000351F1">
        <w:rPr>
          <w:sz w:val="28"/>
          <w:szCs w:val="28"/>
        </w:rPr>
        <w:t>Закону України</w:t>
      </w:r>
      <w:r>
        <w:rPr>
          <w:sz w:val="28"/>
          <w:szCs w:val="28"/>
          <w:lang w:val="uk-UA"/>
        </w:rPr>
        <w:t>«</w:t>
      </w:r>
      <w:r w:rsidRPr="000351F1">
        <w:rPr>
          <w:sz w:val="28"/>
          <w:szCs w:val="28"/>
        </w:rPr>
        <w:t xml:space="preserve">Про </w:t>
      </w:r>
      <w:r>
        <w:rPr>
          <w:sz w:val="28"/>
          <w:szCs w:val="28"/>
        </w:rPr>
        <w:t>мiсцев</w:t>
      </w:r>
      <w:r>
        <w:rPr>
          <w:sz w:val="28"/>
          <w:szCs w:val="28"/>
          <w:lang w:val="uk-UA"/>
        </w:rPr>
        <w:t>е</w:t>
      </w:r>
      <w:r w:rsidRPr="000351F1">
        <w:rPr>
          <w:sz w:val="28"/>
          <w:szCs w:val="28"/>
        </w:rPr>
        <w:t>самоврядування</w:t>
      </w:r>
      <w:r>
        <w:rPr>
          <w:sz w:val="28"/>
          <w:szCs w:val="28"/>
          <w:lang w:val="uk-UA"/>
        </w:rPr>
        <w:t xml:space="preserve"> в Україні», статтями </w:t>
      </w:r>
      <w:r w:rsidRPr="000351F1">
        <w:rPr>
          <w:sz w:val="28"/>
          <w:szCs w:val="28"/>
        </w:rPr>
        <w:t>10</w:t>
      </w:r>
      <w:r>
        <w:rPr>
          <w:sz w:val="28"/>
          <w:szCs w:val="28"/>
          <w:lang w:val="uk-UA"/>
        </w:rPr>
        <w:t>, 19</w:t>
      </w:r>
      <w:r w:rsidRPr="000351F1">
        <w:rPr>
          <w:sz w:val="28"/>
          <w:szCs w:val="28"/>
        </w:rPr>
        <w:t xml:space="preserve"> Закону України</w:t>
      </w:r>
      <w:r>
        <w:rPr>
          <w:sz w:val="28"/>
          <w:szCs w:val="28"/>
          <w:lang w:val="uk-UA"/>
        </w:rPr>
        <w:t>«</w:t>
      </w:r>
      <w:r w:rsidRPr="000351F1">
        <w:rPr>
          <w:sz w:val="28"/>
          <w:szCs w:val="28"/>
        </w:rPr>
        <w:t>Про вiдпустки</w:t>
      </w:r>
      <w:r>
        <w:rPr>
          <w:sz w:val="28"/>
          <w:szCs w:val="28"/>
          <w:lang w:val="uk-UA"/>
        </w:rPr>
        <w:t>»,розглянувши</w:t>
      </w:r>
      <w:r>
        <w:rPr>
          <w:sz w:val="28"/>
          <w:szCs w:val="28"/>
        </w:rPr>
        <w:t>заяв</w:t>
      </w:r>
      <w:r>
        <w:rPr>
          <w:sz w:val="28"/>
          <w:szCs w:val="28"/>
          <w:lang w:val="uk-UA"/>
        </w:rPr>
        <w:t>уКостенко Т.І.</w:t>
      </w:r>
      <w:r w:rsidRPr="000351F1">
        <w:rPr>
          <w:sz w:val="28"/>
          <w:szCs w:val="28"/>
        </w:rPr>
        <w:t>:</w:t>
      </w:r>
    </w:p>
    <w:p w:rsidR="00C52D82" w:rsidRDefault="00C52D82" w:rsidP="00860250">
      <w:pPr>
        <w:pStyle w:val="BodyText"/>
        <w:ind w:firstLine="708"/>
      </w:pPr>
      <w:r>
        <w:rPr>
          <w:lang w:val="ru-RU"/>
        </w:rPr>
        <w:t>1.</w:t>
      </w:r>
      <w:r>
        <w:t>Надати Костенко  Тетяні Іванівні, адміністратору  відділу «Центр надання адміністративних послуг» Арцизької міської ради,</w:t>
      </w:r>
      <w:r>
        <w:rPr>
          <w:lang w:val="ru-RU"/>
        </w:rPr>
        <w:t>додатковусоціальну</w:t>
      </w:r>
      <w:r>
        <w:t xml:space="preserve">вiдпустку тривалістю </w:t>
      </w:r>
      <w:r w:rsidRPr="00DC6E9A">
        <w:rPr>
          <w:highlight w:val="black"/>
        </w:rPr>
        <w:t>10 календарних днів  за 2021 рік, як матері, яка працює і має двох дітей віком до 15 років, з 17 травня 2021 року по 26 травня 2021 року включно.</w:t>
      </w:r>
      <w:r>
        <w:t xml:space="preserve"> </w:t>
      </w:r>
    </w:p>
    <w:p w:rsidR="00C52D82" w:rsidRDefault="00C52D82" w:rsidP="00860250">
      <w:pPr>
        <w:pStyle w:val="BodyText"/>
      </w:pPr>
      <w:r>
        <w:t>Підстава: заява  Костенко Т.І.;</w:t>
      </w:r>
    </w:p>
    <w:p w:rsidR="00C52D82" w:rsidRDefault="00C52D82" w:rsidP="00797EC7">
      <w:pPr>
        <w:pStyle w:val="BodyText"/>
        <w:ind w:left="372" w:firstLine="708"/>
      </w:pPr>
      <w:r>
        <w:t xml:space="preserve"> копія свідоцтва про народження с</w:t>
      </w:r>
      <w:r w:rsidRPr="00DC6E9A">
        <w:rPr>
          <w:highlight w:val="black"/>
        </w:rPr>
        <w:t>ерія 1-ЖД №363115;</w:t>
      </w:r>
    </w:p>
    <w:p w:rsidR="00C52D82" w:rsidRDefault="00C52D82" w:rsidP="00860250">
      <w:pPr>
        <w:pStyle w:val="BodyText"/>
        <w:ind w:left="1080"/>
      </w:pPr>
      <w:bookmarkStart w:id="0" w:name="_GoBack"/>
      <w:bookmarkEnd w:id="0"/>
      <w:r>
        <w:t xml:space="preserve"> копія свідоцтва про народження </w:t>
      </w:r>
      <w:r w:rsidRPr="00DC6E9A">
        <w:rPr>
          <w:highlight w:val="black"/>
        </w:rPr>
        <w:t>серія1-ЖД №499026</w:t>
      </w:r>
      <w:r>
        <w:t>.</w:t>
      </w:r>
      <w:r>
        <w:tab/>
      </w:r>
    </w:p>
    <w:p w:rsidR="00C52D82" w:rsidRPr="005B6AF9" w:rsidRDefault="00C52D82" w:rsidP="00AF6EF3">
      <w:pPr>
        <w:pStyle w:val="BodyText"/>
        <w:ind w:firstLine="708"/>
      </w:pPr>
      <w:r>
        <w:t>2</w:t>
      </w:r>
      <w:r w:rsidRPr="005B6AF9">
        <w:t>. Відділу бухгалтерського обліку, звітності та фінансово-господарського забезпечення Арцизької міської ради зробити відповідні розрахунки.</w:t>
      </w:r>
    </w:p>
    <w:p w:rsidR="00C52D82" w:rsidRDefault="00C52D82" w:rsidP="00AF6EF3">
      <w:pPr>
        <w:rPr>
          <w:lang w:val="uk-UA"/>
        </w:rPr>
      </w:pPr>
    </w:p>
    <w:p w:rsidR="00C52D82" w:rsidRDefault="00C52D82" w:rsidP="00AF6EF3">
      <w:pPr>
        <w:rPr>
          <w:lang w:val="uk-UA"/>
        </w:rPr>
      </w:pPr>
    </w:p>
    <w:p w:rsidR="00C52D82" w:rsidRDefault="00C52D82" w:rsidP="00AF6EF3">
      <w:pPr>
        <w:rPr>
          <w:lang w:val="uk-UA"/>
        </w:rPr>
      </w:pPr>
    </w:p>
    <w:p w:rsidR="00C52D82" w:rsidRPr="000351F1" w:rsidRDefault="00C52D82" w:rsidP="00AF6EF3">
      <w:pPr>
        <w:rPr>
          <w:lang w:val="uk-UA"/>
        </w:rPr>
      </w:pPr>
    </w:p>
    <w:p w:rsidR="00C52D82" w:rsidRDefault="00C52D82" w:rsidP="00AF6EF3">
      <w:pPr>
        <w:pStyle w:val="Heading2"/>
      </w:pPr>
      <w:r>
        <w:t xml:space="preserve">Арцизький міський голова </w:t>
      </w:r>
      <w:r>
        <w:tab/>
      </w:r>
      <w:r>
        <w:tab/>
      </w:r>
      <w:r>
        <w:tab/>
      </w:r>
      <w:r>
        <w:tab/>
      </w:r>
      <w:r>
        <w:tab/>
        <w:t>С.ПАРПУЛАНСЬКИЙ</w:t>
      </w:r>
    </w:p>
    <w:p w:rsidR="00C52D82" w:rsidRDefault="00C52D82" w:rsidP="00AF6EF3">
      <w:pPr>
        <w:rPr>
          <w:lang w:val="uk-UA"/>
        </w:rPr>
      </w:pPr>
    </w:p>
    <w:p w:rsidR="00C52D82" w:rsidRDefault="00C52D82" w:rsidP="00AF6EF3">
      <w:pPr>
        <w:rPr>
          <w:lang w:val="uk-UA"/>
        </w:rPr>
      </w:pPr>
    </w:p>
    <w:p w:rsidR="00C52D82" w:rsidRDefault="00C52D82" w:rsidP="00AF6EF3">
      <w:pPr>
        <w:rPr>
          <w:lang w:val="uk-UA"/>
        </w:rPr>
      </w:pPr>
    </w:p>
    <w:p w:rsidR="00C52D82" w:rsidRDefault="00C52D82" w:rsidP="00AF6EF3">
      <w:pPr>
        <w:rPr>
          <w:lang w:val="uk-UA"/>
        </w:rPr>
      </w:pPr>
    </w:p>
    <w:p w:rsidR="00C52D82" w:rsidRPr="006100C1" w:rsidRDefault="00C52D82" w:rsidP="00AF6EF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розпорядженням ознайомлена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Т.Костенко</w:t>
      </w:r>
    </w:p>
    <w:p w:rsidR="00C52D82" w:rsidRPr="00926113" w:rsidRDefault="00C52D82" w:rsidP="00AF6EF3">
      <w:pPr>
        <w:rPr>
          <w:lang w:val="uk-UA"/>
        </w:rPr>
      </w:pPr>
    </w:p>
    <w:p w:rsidR="00C52D82" w:rsidRDefault="00C52D82" w:rsidP="00AF6EF3"/>
    <w:p w:rsidR="00C52D82" w:rsidRDefault="00C52D82" w:rsidP="00AF6EF3"/>
    <w:p w:rsidR="00C52D82" w:rsidRDefault="00C52D82" w:rsidP="00AF6EF3">
      <w:pPr>
        <w:rPr>
          <w:lang w:val="uk-UA"/>
        </w:rPr>
      </w:pPr>
    </w:p>
    <w:p w:rsidR="00C52D82" w:rsidRDefault="00C52D82" w:rsidP="00AF6EF3">
      <w:pPr>
        <w:rPr>
          <w:lang w:val="uk-UA"/>
        </w:rPr>
      </w:pPr>
    </w:p>
    <w:p w:rsidR="00C52D82" w:rsidRDefault="00C52D82" w:rsidP="00AF6EF3">
      <w:pPr>
        <w:rPr>
          <w:lang w:val="uk-UA"/>
        </w:rPr>
      </w:pPr>
    </w:p>
    <w:p w:rsidR="00C52D82" w:rsidRDefault="00C52D82" w:rsidP="00AF6EF3">
      <w:pPr>
        <w:rPr>
          <w:lang w:val="uk-UA"/>
        </w:rPr>
      </w:pPr>
    </w:p>
    <w:p w:rsidR="00C52D82" w:rsidRDefault="00C52D82" w:rsidP="00AF6EF3">
      <w:pPr>
        <w:rPr>
          <w:lang w:val="uk-UA"/>
        </w:rPr>
      </w:pPr>
    </w:p>
    <w:p w:rsidR="00C52D82" w:rsidRPr="00CF77D5" w:rsidRDefault="00C52D82" w:rsidP="00AF6EF3">
      <w:pPr>
        <w:pStyle w:val="NoSpacing"/>
        <w:rPr>
          <w:rFonts w:ascii="Times New Roman" w:hAnsi="Times New Roman"/>
          <w:sz w:val="28"/>
          <w:szCs w:val="28"/>
          <w:lang w:val="uk-UA"/>
        </w:rPr>
      </w:pPr>
      <w:r w:rsidRPr="00CF77D5">
        <w:rPr>
          <w:rFonts w:ascii="Times New Roman" w:hAnsi="Times New Roman"/>
          <w:sz w:val="28"/>
          <w:szCs w:val="28"/>
          <w:lang w:val="uk-UA"/>
        </w:rPr>
        <w:t xml:space="preserve">Лист  погодження </w:t>
      </w:r>
    </w:p>
    <w:p w:rsidR="00C52D82" w:rsidRPr="00CF77D5" w:rsidRDefault="00C52D82" w:rsidP="00AF6EF3">
      <w:pPr>
        <w:pStyle w:val="NoSpacing"/>
        <w:rPr>
          <w:rFonts w:ascii="Times New Roman" w:hAnsi="Times New Roman"/>
          <w:sz w:val="28"/>
          <w:szCs w:val="28"/>
          <w:lang w:val="uk-UA"/>
        </w:rPr>
      </w:pPr>
      <w:r w:rsidRPr="00CF77D5">
        <w:rPr>
          <w:rFonts w:ascii="Times New Roman" w:hAnsi="Times New Roman"/>
          <w:sz w:val="28"/>
          <w:szCs w:val="28"/>
          <w:lang w:val="uk-UA"/>
        </w:rPr>
        <w:t>до р</w:t>
      </w:r>
      <w:r>
        <w:rPr>
          <w:rFonts w:ascii="Times New Roman" w:hAnsi="Times New Roman"/>
          <w:sz w:val="28"/>
          <w:szCs w:val="28"/>
          <w:lang w:val="uk-UA"/>
        </w:rPr>
        <w:t>озпорядження від  28 квітня 2021 року  № 131-к</w:t>
      </w:r>
    </w:p>
    <w:p w:rsidR="00C52D82" w:rsidRDefault="00C52D82" w:rsidP="00AF6EF3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C52D82" w:rsidRDefault="00C52D82" w:rsidP="00AF6EF3">
      <w:pPr>
        <w:jc w:val="both"/>
        <w:rPr>
          <w:sz w:val="28"/>
          <w:lang w:val="uk-UA"/>
        </w:rPr>
      </w:pPr>
    </w:p>
    <w:p w:rsidR="00C52D82" w:rsidRPr="00613879" w:rsidRDefault="00C52D82" w:rsidP="00AF6EF3">
      <w:pPr>
        <w:jc w:val="both"/>
        <w:rPr>
          <w:sz w:val="28"/>
          <w:lang w:val="uk-UA"/>
        </w:rPr>
      </w:pPr>
      <w:r w:rsidRPr="00613879">
        <w:rPr>
          <w:sz w:val="28"/>
          <w:lang w:val="uk-UA"/>
        </w:rPr>
        <w:t xml:space="preserve">Про надання додаткової </w:t>
      </w:r>
      <w:r>
        <w:rPr>
          <w:sz w:val="28"/>
          <w:lang w:val="uk-UA"/>
        </w:rPr>
        <w:t xml:space="preserve">соціальної </w:t>
      </w:r>
      <w:r w:rsidRPr="00613879">
        <w:rPr>
          <w:sz w:val="28"/>
          <w:lang w:val="uk-UA"/>
        </w:rPr>
        <w:t>вiдпустки  Костенко Т.І.</w:t>
      </w:r>
    </w:p>
    <w:p w:rsidR="00C52D82" w:rsidRPr="00CF77D5" w:rsidRDefault="00C52D82" w:rsidP="00AF6EF3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C52D82" w:rsidRDefault="00C52D82" w:rsidP="00AF6EF3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C52D82" w:rsidRPr="00CF77D5" w:rsidRDefault="00C52D82" w:rsidP="00AF6EF3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C52D82" w:rsidRPr="00E05F39" w:rsidRDefault="00C52D82" w:rsidP="00AF6EF3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>Заступник  Арцизького міського голови</w:t>
      </w:r>
    </w:p>
    <w:p w:rsidR="00C52D82" w:rsidRDefault="00C52D82" w:rsidP="00AF6EF3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>__________         О.</w:t>
      </w:r>
      <w:r>
        <w:rPr>
          <w:sz w:val="28"/>
          <w:szCs w:val="28"/>
          <w:lang w:val="uk-UA"/>
        </w:rPr>
        <w:t>Стоянова</w:t>
      </w:r>
    </w:p>
    <w:p w:rsidR="00C52D82" w:rsidRDefault="00C52D82" w:rsidP="00AF6EF3">
      <w:pPr>
        <w:rPr>
          <w:sz w:val="28"/>
          <w:szCs w:val="28"/>
          <w:lang w:val="uk-UA"/>
        </w:rPr>
      </w:pPr>
    </w:p>
    <w:p w:rsidR="00C52D82" w:rsidRDefault="00C52D82" w:rsidP="00AF6EF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Начальник юридичного відділу Арцизької міської ради </w:t>
      </w:r>
    </w:p>
    <w:p w:rsidR="00C52D82" w:rsidRDefault="00C52D82" w:rsidP="00AF6EF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А.Станкова</w:t>
      </w:r>
    </w:p>
    <w:p w:rsidR="00C52D82" w:rsidRPr="00E05F39" w:rsidRDefault="00C52D82" w:rsidP="00AF6EF3">
      <w:pPr>
        <w:rPr>
          <w:sz w:val="28"/>
          <w:szCs w:val="28"/>
          <w:lang w:val="uk-UA"/>
        </w:rPr>
      </w:pPr>
    </w:p>
    <w:p w:rsidR="00C52D82" w:rsidRPr="00E05F39" w:rsidRDefault="00C52D82" w:rsidP="00AF6EF3">
      <w:pPr>
        <w:rPr>
          <w:sz w:val="28"/>
          <w:szCs w:val="28"/>
          <w:lang w:val="uk-UA"/>
        </w:rPr>
      </w:pPr>
    </w:p>
    <w:p w:rsidR="00C52D82" w:rsidRPr="00E05F39" w:rsidRDefault="00C52D82" w:rsidP="00AF6EF3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 xml:space="preserve">Начальник відділу </w:t>
      </w:r>
      <w:r>
        <w:rPr>
          <w:sz w:val="28"/>
          <w:szCs w:val="28"/>
          <w:lang w:val="uk-UA"/>
        </w:rPr>
        <w:t>організаційної та кадрової роботи міської ради</w:t>
      </w:r>
    </w:p>
    <w:p w:rsidR="00C52D82" w:rsidRPr="00E05F39" w:rsidRDefault="00C52D82" w:rsidP="00AF6EF3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 xml:space="preserve">__________         </w:t>
      </w:r>
      <w:r>
        <w:rPr>
          <w:sz w:val="28"/>
          <w:szCs w:val="28"/>
          <w:lang w:val="uk-UA"/>
        </w:rPr>
        <w:t>І.Стойкова</w:t>
      </w:r>
    </w:p>
    <w:p w:rsidR="00C52D82" w:rsidRPr="00E05F39" w:rsidRDefault="00C52D82" w:rsidP="00AF6EF3">
      <w:pPr>
        <w:rPr>
          <w:sz w:val="28"/>
          <w:szCs w:val="28"/>
          <w:lang w:val="uk-UA"/>
        </w:rPr>
      </w:pPr>
    </w:p>
    <w:p w:rsidR="00C52D82" w:rsidRPr="00E05F39" w:rsidRDefault="00C52D82" w:rsidP="00AF6EF3">
      <w:pPr>
        <w:rPr>
          <w:sz w:val="28"/>
          <w:szCs w:val="28"/>
        </w:rPr>
      </w:pPr>
    </w:p>
    <w:p w:rsidR="00C52D82" w:rsidRDefault="00C52D82" w:rsidP="00AF6EF3"/>
    <w:p w:rsidR="00C52D82" w:rsidRDefault="00C52D82" w:rsidP="00AF6EF3">
      <w:pPr>
        <w:rPr>
          <w:lang w:val="uk-UA"/>
        </w:rPr>
      </w:pPr>
    </w:p>
    <w:p w:rsidR="00C52D82" w:rsidRPr="00343615" w:rsidRDefault="00C52D82" w:rsidP="00AF6EF3">
      <w:pPr>
        <w:rPr>
          <w:sz w:val="24"/>
          <w:szCs w:val="24"/>
          <w:lang w:val="uk-UA"/>
        </w:rPr>
      </w:pPr>
      <w:r w:rsidRPr="00343615">
        <w:rPr>
          <w:sz w:val="24"/>
          <w:szCs w:val="24"/>
          <w:lang w:val="uk-UA"/>
        </w:rPr>
        <w:t>Виконавець: Колеснікова Н.Д., головний спеціаліст по роботі з персоналом</w:t>
      </w:r>
    </w:p>
    <w:p w:rsidR="00C52D82" w:rsidRPr="006100C1" w:rsidRDefault="00C52D82" w:rsidP="00AF6EF3">
      <w:pPr>
        <w:rPr>
          <w:lang w:val="uk-UA"/>
        </w:rPr>
      </w:pPr>
    </w:p>
    <w:p w:rsidR="00C52D82" w:rsidRPr="00AF6EF3" w:rsidRDefault="00C52D82">
      <w:pPr>
        <w:rPr>
          <w:lang w:val="uk-UA"/>
        </w:rPr>
      </w:pPr>
    </w:p>
    <w:sectPr w:rsidR="00C52D82" w:rsidRPr="00AF6EF3" w:rsidSect="006F758A">
      <w:pgSz w:w="11906" w:h="16838"/>
      <w:pgMar w:top="1134" w:right="926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402D0D"/>
    <w:multiLevelType w:val="hybridMultilevel"/>
    <w:tmpl w:val="B43C083C"/>
    <w:lvl w:ilvl="0" w:tplc="D660D540">
      <w:start w:val="1"/>
      <w:numFmt w:val="decimal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6EF3"/>
    <w:rsid w:val="000039C7"/>
    <w:rsid w:val="000351F1"/>
    <w:rsid w:val="001A4C87"/>
    <w:rsid w:val="001B610C"/>
    <w:rsid w:val="003010A8"/>
    <w:rsid w:val="00343615"/>
    <w:rsid w:val="003D3DBF"/>
    <w:rsid w:val="004054AB"/>
    <w:rsid w:val="004809A8"/>
    <w:rsid w:val="005B6AF9"/>
    <w:rsid w:val="006100C1"/>
    <w:rsid w:val="00613879"/>
    <w:rsid w:val="006A55C4"/>
    <w:rsid w:val="006F758A"/>
    <w:rsid w:val="00742A60"/>
    <w:rsid w:val="007735AB"/>
    <w:rsid w:val="00797EC7"/>
    <w:rsid w:val="00860250"/>
    <w:rsid w:val="00926113"/>
    <w:rsid w:val="009826B1"/>
    <w:rsid w:val="009E6713"/>
    <w:rsid w:val="00A25880"/>
    <w:rsid w:val="00A50486"/>
    <w:rsid w:val="00AF6EF3"/>
    <w:rsid w:val="00C52D82"/>
    <w:rsid w:val="00CF77D5"/>
    <w:rsid w:val="00D071E5"/>
    <w:rsid w:val="00D11429"/>
    <w:rsid w:val="00DC6E9A"/>
    <w:rsid w:val="00DE4581"/>
    <w:rsid w:val="00E05F39"/>
    <w:rsid w:val="00E15F0B"/>
    <w:rsid w:val="00E93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EF3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F6EF3"/>
    <w:pPr>
      <w:keepNext/>
      <w:jc w:val="center"/>
      <w:outlineLvl w:val="0"/>
    </w:pPr>
    <w:rPr>
      <w:sz w:val="28"/>
      <w:szCs w:val="28"/>
      <w:lang w:val="uk-U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F6EF3"/>
    <w:pPr>
      <w:keepNext/>
      <w:outlineLvl w:val="1"/>
    </w:pPr>
    <w:rPr>
      <w:sz w:val="28"/>
      <w:szCs w:val="28"/>
      <w:lang w:val="uk-UA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F6EF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F6EF3"/>
    <w:rPr>
      <w:rFonts w:ascii="Times New Roman" w:hAnsi="Times New Roman" w:cs="Times New Roman"/>
      <w:sz w:val="28"/>
      <w:szCs w:val="28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AF6EF3"/>
    <w:rPr>
      <w:rFonts w:ascii="Times New Roman" w:hAnsi="Times New Roman" w:cs="Times New Roman"/>
      <w:sz w:val="28"/>
      <w:szCs w:val="28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AF6EF3"/>
    <w:rPr>
      <w:rFonts w:ascii="Arial" w:hAnsi="Arial" w:cs="Arial"/>
      <w:b/>
      <w:bCs/>
      <w:sz w:val="26"/>
      <w:szCs w:val="26"/>
      <w:lang w:val="uk-UA" w:eastAsia="ru-RU"/>
    </w:rPr>
  </w:style>
  <w:style w:type="paragraph" w:styleId="Title">
    <w:name w:val="Title"/>
    <w:basedOn w:val="Normal"/>
    <w:link w:val="TitleChar"/>
    <w:uiPriority w:val="99"/>
    <w:qFormat/>
    <w:rsid w:val="00AF6EF3"/>
    <w:pPr>
      <w:jc w:val="center"/>
    </w:pPr>
    <w:rPr>
      <w:sz w:val="28"/>
      <w:szCs w:val="28"/>
      <w:lang w:val="uk-UA"/>
    </w:rPr>
  </w:style>
  <w:style w:type="character" w:customStyle="1" w:styleId="TitleChar">
    <w:name w:val="Title Char"/>
    <w:basedOn w:val="DefaultParagraphFont"/>
    <w:link w:val="Title"/>
    <w:uiPriority w:val="99"/>
    <w:locked/>
    <w:rsid w:val="00AF6EF3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AF6EF3"/>
    <w:pPr>
      <w:spacing w:line="360" w:lineRule="auto"/>
      <w:jc w:val="both"/>
    </w:pPr>
    <w:rPr>
      <w:sz w:val="28"/>
      <w:szCs w:val="28"/>
      <w:lang w:val="uk-U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AF6EF3"/>
    <w:rPr>
      <w:rFonts w:ascii="Times New Roman" w:hAnsi="Times New Roman" w:cs="Times New Roman"/>
      <w:sz w:val="28"/>
      <w:szCs w:val="28"/>
      <w:lang w:val="uk-UA" w:eastAsia="ru-RU"/>
    </w:rPr>
  </w:style>
  <w:style w:type="paragraph" w:styleId="NoSpacing">
    <w:name w:val="No Spacing"/>
    <w:uiPriority w:val="99"/>
    <w:qFormat/>
    <w:rsid w:val="00AF6EF3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AF6E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F6EF3"/>
    <w:rPr>
      <w:rFonts w:ascii="Tahoma" w:hAnsi="Tahoma" w:cs="Tahoma"/>
      <w:sz w:val="16"/>
      <w:szCs w:val="16"/>
      <w:lang w:eastAsia="ru-RU"/>
    </w:rPr>
  </w:style>
  <w:style w:type="paragraph" w:customStyle="1" w:styleId="1">
    <w:name w:val="Знак1"/>
    <w:basedOn w:val="Normal"/>
    <w:uiPriority w:val="99"/>
    <w:rsid w:val="00AF6EF3"/>
    <w:rPr>
      <w:rFonts w:ascii="Verdana" w:hAnsi="Verdana" w:cs="Verdan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41</TotalTime>
  <Pages>2</Pages>
  <Words>224</Words>
  <Characters>1279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9</cp:revision>
  <cp:lastPrinted>2021-04-28T11:49:00Z</cp:lastPrinted>
  <dcterms:created xsi:type="dcterms:W3CDTF">2021-04-26T10:51:00Z</dcterms:created>
  <dcterms:modified xsi:type="dcterms:W3CDTF">2022-01-11T10:07:00Z</dcterms:modified>
</cp:coreProperties>
</file>